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4A4" w:rsidRDefault="002354A4" w:rsidP="002354A4">
      <w:pPr>
        <w:jc w:val="center"/>
        <w:rPr>
          <w:b/>
        </w:rPr>
      </w:pPr>
      <w:r w:rsidRPr="002354A4">
        <w:rPr>
          <w:b/>
        </w:rPr>
        <w:t>Список рассылки</w:t>
      </w:r>
    </w:p>
    <w:p w:rsidR="002354A4" w:rsidRDefault="002354A4" w:rsidP="002354A4">
      <w:pPr>
        <w:jc w:val="center"/>
      </w:pPr>
      <w:r>
        <w:t>письма</w:t>
      </w:r>
    </w:p>
    <w:p w:rsidR="001F1386" w:rsidRDefault="001F1386" w:rsidP="002354A4">
      <w:pPr>
        <w:jc w:val="center"/>
      </w:pPr>
    </w:p>
    <w:p w:rsidR="001F1386" w:rsidRPr="005F250A" w:rsidRDefault="0046460E" w:rsidP="009A43F3">
      <w:pPr>
        <w:jc w:val="both"/>
      </w:pPr>
      <w:r w:rsidRPr="005F250A">
        <w:t>«</w:t>
      </w:r>
      <w:r w:rsidR="009A43F3">
        <w:t>О направлении отчета</w:t>
      </w:r>
      <w:r w:rsidR="00644D9A">
        <w:t xml:space="preserve"> </w:t>
      </w:r>
      <w:r w:rsidR="0023594B">
        <w:t>5</w:t>
      </w:r>
      <w:r w:rsidR="00644D9A">
        <w:t>-</w:t>
      </w:r>
      <w:r w:rsidR="0023594B">
        <w:t xml:space="preserve">ДДК </w:t>
      </w:r>
      <w:r w:rsidR="00644D9A">
        <w:t xml:space="preserve">за </w:t>
      </w:r>
      <w:r w:rsidR="006D76A5">
        <w:t>201</w:t>
      </w:r>
      <w:r w:rsidR="0023594B">
        <w:t>7</w:t>
      </w:r>
      <w:r w:rsidR="00F4068F">
        <w:t xml:space="preserve"> год</w:t>
      </w:r>
      <w:r w:rsidR="006D76A5">
        <w:t>а</w:t>
      </w:r>
      <w:r w:rsidR="00644D9A">
        <w:t xml:space="preserve"> </w:t>
      </w:r>
      <w:r w:rsidR="009A43F3">
        <w:t xml:space="preserve">по состоянию на </w:t>
      </w:r>
      <w:r w:rsidR="0023594B">
        <w:t>01</w:t>
      </w:r>
      <w:r w:rsidR="00F4068F">
        <w:t>.0</w:t>
      </w:r>
      <w:r w:rsidR="0023594B">
        <w:t>1</w:t>
      </w:r>
      <w:r w:rsidR="00644D9A">
        <w:t>.2018</w:t>
      </w:r>
      <w:r w:rsidR="009A43F3">
        <w:t xml:space="preserve">, </w:t>
      </w:r>
      <w:r w:rsidRPr="005F250A">
        <w:t>(электронно)»</w:t>
      </w:r>
    </w:p>
    <w:p w:rsidR="008906EF" w:rsidRPr="005F250A" w:rsidRDefault="008906EF" w:rsidP="008906EF">
      <w:pPr>
        <w:jc w:val="center"/>
      </w:pPr>
    </w:p>
    <w:p w:rsidR="006850B7" w:rsidRDefault="0023594B" w:rsidP="002354A4">
      <w:pPr>
        <w:jc w:val="center"/>
        <w:rPr>
          <w:sz w:val="16"/>
          <w:szCs w:val="16"/>
        </w:rPr>
      </w:pPr>
      <w:r>
        <w:rPr>
          <w:noProof/>
          <w:sz w:val="16"/>
          <w:szCs w:val="16"/>
        </w:rPr>
        <w:pict>
          <v:line id="Line 10" o:spid="_x0000_s1026" style="position:absolute;left:0;text-align:left;z-index:251657728;visibility:visible" from="-4.6pt,.4pt" to="472.4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"/>
        </w:pict>
      </w:r>
      <w:r w:rsidR="006850B7" w:rsidRPr="00406040">
        <w:rPr>
          <w:sz w:val="16"/>
          <w:szCs w:val="16"/>
        </w:rPr>
        <w:t>(</w:t>
      </w:r>
      <w:r w:rsidR="006850B7">
        <w:rPr>
          <w:sz w:val="16"/>
          <w:szCs w:val="16"/>
        </w:rPr>
        <w:t>краткое содержание приказа (распоряжения, письма), дату и номер регистрации)</w:t>
      </w:r>
    </w:p>
    <w:p w:rsidR="00131857" w:rsidRDefault="00131857" w:rsidP="002354A4">
      <w:pPr>
        <w:jc w:val="center"/>
        <w:rPr>
          <w:sz w:val="16"/>
          <w:szCs w:val="16"/>
        </w:rPr>
      </w:pPr>
    </w:p>
    <w:p w:rsidR="00131857" w:rsidRDefault="00131857" w:rsidP="002354A4">
      <w:pPr>
        <w:jc w:val="center"/>
      </w:pPr>
    </w:p>
    <w:tbl>
      <w:tblPr>
        <w:tblW w:w="9545" w:type="dxa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5"/>
        <w:gridCol w:w="1114"/>
        <w:gridCol w:w="6804"/>
        <w:gridCol w:w="992"/>
      </w:tblGrid>
      <w:tr w:rsidR="008906EF" w:rsidRPr="008906EF" w:rsidTr="006D76A5">
        <w:trPr>
          <w:trHeight w:val="218"/>
        </w:trPr>
        <w:tc>
          <w:tcPr>
            <w:tcW w:w="635" w:type="dxa"/>
          </w:tcPr>
          <w:p w:rsidR="008906EF" w:rsidRPr="008906EF" w:rsidRDefault="008906EF" w:rsidP="002354A4">
            <w:pPr>
              <w:jc w:val="center"/>
              <w:rPr>
                <w:sz w:val="22"/>
                <w:szCs w:val="22"/>
              </w:rPr>
            </w:pPr>
            <w:r w:rsidRPr="008906EF">
              <w:rPr>
                <w:sz w:val="22"/>
                <w:szCs w:val="22"/>
              </w:rPr>
              <w:t xml:space="preserve">№ </w:t>
            </w:r>
            <w:proofErr w:type="gramStart"/>
            <w:r w:rsidRPr="008906EF">
              <w:rPr>
                <w:sz w:val="22"/>
                <w:szCs w:val="22"/>
              </w:rPr>
              <w:t>п</w:t>
            </w:r>
            <w:proofErr w:type="gramEnd"/>
            <w:r w:rsidRPr="008906EF">
              <w:rPr>
                <w:sz w:val="22"/>
                <w:szCs w:val="22"/>
                <w:lang w:val="en-US"/>
              </w:rPr>
              <w:t>/</w:t>
            </w:r>
            <w:r w:rsidRPr="008906EF">
              <w:rPr>
                <w:sz w:val="22"/>
                <w:szCs w:val="22"/>
              </w:rPr>
              <w:t>п</w:t>
            </w:r>
          </w:p>
        </w:tc>
        <w:tc>
          <w:tcPr>
            <w:tcW w:w="1114" w:type="dxa"/>
          </w:tcPr>
          <w:p w:rsidR="008906EF" w:rsidRPr="008906EF" w:rsidRDefault="008906EF" w:rsidP="006D76A5">
            <w:pPr>
              <w:jc w:val="center"/>
              <w:rPr>
                <w:sz w:val="22"/>
                <w:szCs w:val="22"/>
              </w:rPr>
            </w:pPr>
            <w:r w:rsidRPr="008906EF">
              <w:rPr>
                <w:sz w:val="22"/>
                <w:szCs w:val="22"/>
              </w:rPr>
              <w:t>Индекс</w:t>
            </w:r>
          </w:p>
        </w:tc>
        <w:tc>
          <w:tcPr>
            <w:tcW w:w="6804" w:type="dxa"/>
          </w:tcPr>
          <w:p w:rsidR="008906EF" w:rsidRPr="008906EF" w:rsidRDefault="008906EF" w:rsidP="006F47E4">
            <w:pPr>
              <w:jc w:val="center"/>
              <w:rPr>
                <w:sz w:val="22"/>
                <w:szCs w:val="22"/>
              </w:rPr>
            </w:pPr>
            <w:r w:rsidRPr="008906EF">
              <w:rPr>
                <w:sz w:val="22"/>
                <w:szCs w:val="22"/>
              </w:rPr>
              <w:t>Наименование адресата</w:t>
            </w:r>
          </w:p>
        </w:tc>
        <w:tc>
          <w:tcPr>
            <w:tcW w:w="992" w:type="dxa"/>
          </w:tcPr>
          <w:p w:rsidR="008906EF" w:rsidRPr="008906EF" w:rsidRDefault="008906EF" w:rsidP="006F47E4">
            <w:pPr>
              <w:jc w:val="center"/>
              <w:rPr>
                <w:sz w:val="22"/>
                <w:szCs w:val="22"/>
              </w:rPr>
            </w:pPr>
            <w:r w:rsidRPr="008906EF">
              <w:rPr>
                <w:sz w:val="22"/>
                <w:szCs w:val="22"/>
              </w:rPr>
              <w:t>код</w:t>
            </w:r>
          </w:p>
        </w:tc>
      </w:tr>
      <w:tr w:rsidR="00E06B11" w:rsidRPr="008906EF" w:rsidTr="008906EF">
        <w:trPr>
          <w:trHeight w:val="218"/>
        </w:trPr>
        <w:tc>
          <w:tcPr>
            <w:tcW w:w="8553" w:type="dxa"/>
            <w:gridSpan w:val="3"/>
            <w:vAlign w:val="center"/>
          </w:tcPr>
          <w:p w:rsidR="00E06B11" w:rsidRPr="008906EF" w:rsidRDefault="00E06B11" w:rsidP="00B7263B">
            <w:pPr>
              <w:jc w:val="center"/>
              <w:rPr>
                <w:b/>
                <w:sz w:val="22"/>
                <w:szCs w:val="22"/>
              </w:rPr>
            </w:pPr>
            <w:r w:rsidRPr="008906EF">
              <w:rPr>
                <w:b/>
                <w:sz w:val="22"/>
                <w:szCs w:val="22"/>
              </w:rPr>
              <w:t xml:space="preserve">Наименование </w:t>
            </w:r>
            <w:r>
              <w:rPr>
                <w:b/>
                <w:sz w:val="22"/>
                <w:szCs w:val="22"/>
              </w:rPr>
              <w:t>МО</w:t>
            </w:r>
          </w:p>
        </w:tc>
        <w:tc>
          <w:tcPr>
            <w:tcW w:w="992" w:type="dxa"/>
          </w:tcPr>
          <w:p w:rsidR="00E06B11" w:rsidRPr="008906EF" w:rsidRDefault="00E06B11" w:rsidP="007D1EEF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B74C7F" w:rsidP="00FC30E8">
            <w:pPr>
              <w:jc w:val="center"/>
            </w:pPr>
            <w:r>
              <w:t>1.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Абатского</w:t>
            </w:r>
            <w:proofErr w:type="spellEnd"/>
            <w:r>
              <w:t xml:space="preserve"> М </w:t>
            </w:r>
            <w:proofErr w:type="gramStart"/>
            <w:r>
              <w:t>Р</w:t>
            </w:r>
            <w:proofErr w:type="gramEnd"/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ОА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B74C7F" w:rsidP="00FC30E8">
            <w:pPr>
              <w:jc w:val="center"/>
            </w:pPr>
            <w:r>
              <w:t>2.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>Администрация Армизонского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ОБ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B74C7F" w:rsidP="00FC30E8">
            <w:pPr>
              <w:jc w:val="center"/>
            </w:pPr>
            <w:r>
              <w:t>3.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Аромашевского</w:t>
            </w:r>
            <w:proofErr w:type="spellEnd"/>
            <w:r>
              <w:t xml:space="preserve">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ОВ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B74C7F" w:rsidP="00FC30E8">
            <w:pPr>
              <w:jc w:val="center"/>
            </w:pPr>
            <w:r>
              <w:t>4.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Бердюжского</w:t>
            </w:r>
            <w:proofErr w:type="spellEnd"/>
            <w:r>
              <w:t xml:space="preserve">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ОГ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B74C7F" w:rsidP="00FC30E8">
            <w:pPr>
              <w:jc w:val="center"/>
            </w:pPr>
            <w:r>
              <w:t>5.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Вагайского</w:t>
            </w:r>
            <w:proofErr w:type="spellEnd"/>
            <w:r>
              <w:t xml:space="preserve">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ОД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B74C7F" w:rsidP="00FC30E8">
            <w:pPr>
              <w:jc w:val="center"/>
            </w:pPr>
            <w:r>
              <w:t>6.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Викуловского</w:t>
            </w:r>
            <w:proofErr w:type="spellEnd"/>
            <w:r>
              <w:t xml:space="preserve">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ОХ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B74C7F" w:rsidP="00FC30E8">
            <w:pPr>
              <w:jc w:val="center"/>
            </w:pPr>
            <w:r>
              <w:t>7.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>Администрация г. Ишима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ОЯ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8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>Администрация г</w:t>
            </w:r>
            <w:proofErr w:type="gramStart"/>
            <w:r>
              <w:t>.Т</w:t>
            </w:r>
            <w:proofErr w:type="gramEnd"/>
            <w:r>
              <w:t>обольск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ОЕ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9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>Администрация г</w:t>
            </w:r>
            <w:proofErr w:type="gramStart"/>
            <w:r>
              <w:t>.Я</w:t>
            </w:r>
            <w:proofErr w:type="gramEnd"/>
            <w:r>
              <w:t>луторовска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ОЖ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B74C7F" w:rsidP="00CD6386">
            <w:pPr>
              <w:jc w:val="center"/>
            </w:pPr>
            <w:r>
              <w:t>1</w:t>
            </w:r>
            <w:r w:rsidR="00CD6386">
              <w:t>0</w:t>
            </w:r>
            <w:r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Голышмановского</w:t>
            </w:r>
            <w:proofErr w:type="spellEnd"/>
            <w:r>
              <w:t xml:space="preserve">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ОЗ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11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Заводоуковского</w:t>
            </w:r>
            <w:proofErr w:type="spellEnd"/>
            <w:r>
              <w:t xml:space="preserve"> М </w:t>
            </w:r>
            <w:proofErr w:type="gramStart"/>
            <w:r>
              <w:t>Р</w:t>
            </w:r>
            <w:proofErr w:type="gramEnd"/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ОИ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12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Исетского</w:t>
            </w:r>
            <w:proofErr w:type="spellEnd"/>
            <w:r>
              <w:t xml:space="preserve"> М </w:t>
            </w:r>
            <w:proofErr w:type="gramStart"/>
            <w:r>
              <w:t>Р</w:t>
            </w:r>
            <w:proofErr w:type="gramEnd"/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ОЙ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13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Ишимского</w:t>
            </w:r>
            <w:proofErr w:type="spellEnd"/>
            <w:r>
              <w:t xml:space="preserve"> муниципального района ТО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ОК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14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Казанского М </w:t>
            </w:r>
            <w:proofErr w:type="gramStart"/>
            <w:r>
              <w:t>Р</w:t>
            </w:r>
            <w:proofErr w:type="gramEnd"/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ОЛ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15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Нижнетавдинского</w:t>
            </w:r>
            <w:proofErr w:type="spellEnd"/>
            <w:r>
              <w:t xml:space="preserve">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ОМ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16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>Администрация Омутинского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ОН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17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Сладковского М </w:t>
            </w:r>
            <w:proofErr w:type="gramStart"/>
            <w:r>
              <w:t>Р</w:t>
            </w:r>
            <w:proofErr w:type="gramEnd"/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ОО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18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Сорокинского</w:t>
            </w:r>
            <w:proofErr w:type="spellEnd"/>
            <w:r>
              <w:t xml:space="preserve">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ОП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19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>Администрация Тобольского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20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Тюменского М </w:t>
            </w:r>
            <w:proofErr w:type="gramStart"/>
            <w:r>
              <w:t>Р</w:t>
            </w:r>
            <w:proofErr w:type="gramEnd"/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ОЮ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21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Уватского</w:t>
            </w:r>
            <w:proofErr w:type="spellEnd"/>
            <w:r>
              <w:t xml:space="preserve">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ОЭ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22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Упоровского</w:t>
            </w:r>
            <w:proofErr w:type="spellEnd"/>
            <w:r>
              <w:t xml:space="preserve"> М </w:t>
            </w:r>
            <w:proofErr w:type="gramStart"/>
            <w:r>
              <w:t>Р</w:t>
            </w:r>
            <w:proofErr w:type="gramEnd"/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ОС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23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Юргинского М </w:t>
            </w:r>
            <w:proofErr w:type="gramStart"/>
            <w:r>
              <w:t>Р</w:t>
            </w:r>
            <w:proofErr w:type="gramEnd"/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24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Ялуторовского</w:t>
            </w:r>
            <w:proofErr w:type="spellEnd"/>
            <w:r>
              <w:t xml:space="preserve"> М </w:t>
            </w:r>
            <w:proofErr w:type="gramStart"/>
            <w:r>
              <w:t>Р</w:t>
            </w:r>
            <w:proofErr w:type="gramEnd"/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ОУ</w:t>
            </w:r>
          </w:p>
        </w:tc>
      </w:tr>
      <w:tr w:rsidR="00B74C7F" w:rsidRPr="008906EF" w:rsidTr="00865B45">
        <w:trPr>
          <w:trHeight w:val="309"/>
        </w:trPr>
        <w:tc>
          <w:tcPr>
            <w:tcW w:w="635" w:type="dxa"/>
          </w:tcPr>
          <w:p w:rsidR="00B74C7F" w:rsidRDefault="00CD6386" w:rsidP="00FC30E8">
            <w:pPr>
              <w:jc w:val="center"/>
            </w:pPr>
            <w:r>
              <w:t>25</w:t>
            </w:r>
            <w:r w:rsidR="00B74C7F">
              <w:t>.</w:t>
            </w:r>
          </w:p>
        </w:tc>
        <w:tc>
          <w:tcPr>
            <w:tcW w:w="7918" w:type="dxa"/>
            <w:gridSpan w:val="2"/>
          </w:tcPr>
          <w:p w:rsidR="00B74C7F" w:rsidRDefault="00B74C7F" w:rsidP="00FC30E8">
            <w:r>
              <w:t xml:space="preserve">Администрация </w:t>
            </w:r>
            <w:proofErr w:type="spellStart"/>
            <w:r>
              <w:t>Ярковского</w:t>
            </w:r>
            <w:proofErr w:type="spellEnd"/>
            <w:r>
              <w:t xml:space="preserve"> МР</w:t>
            </w:r>
          </w:p>
        </w:tc>
        <w:tc>
          <w:tcPr>
            <w:tcW w:w="992" w:type="dxa"/>
          </w:tcPr>
          <w:p w:rsidR="00B74C7F" w:rsidRPr="008906EF" w:rsidRDefault="00B74C7F" w:rsidP="008906E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ОФ</w:t>
            </w:r>
          </w:p>
        </w:tc>
      </w:tr>
    </w:tbl>
    <w:p w:rsidR="008906EF" w:rsidRPr="008906EF" w:rsidRDefault="008906EF" w:rsidP="008906EF">
      <w:pPr>
        <w:jc w:val="right"/>
        <w:rPr>
          <w:sz w:val="22"/>
          <w:szCs w:val="22"/>
        </w:rPr>
      </w:pPr>
    </w:p>
    <w:p w:rsidR="00281EE7" w:rsidRPr="00281EE7" w:rsidRDefault="00281EE7" w:rsidP="00281EE7">
      <w:pPr>
        <w:jc w:val="right"/>
        <w:rPr>
          <w:sz w:val="16"/>
          <w:szCs w:val="16"/>
        </w:rPr>
      </w:pPr>
    </w:p>
    <w:p w:rsidR="00281EE7" w:rsidRPr="00281EE7" w:rsidRDefault="00281EE7" w:rsidP="00281EE7">
      <w:pPr>
        <w:rPr>
          <w:sz w:val="16"/>
          <w:szCs w:val="16"/>
        </w:rPr>
      </w:pPr>
      <w:r w:rsidRPr="00281EE7">
        <w:rPr>
          <w:sz w:val="16"/>
          <w:szCs w:val="16"/>
        </w:rPr>
        <w:t xml:space="preserve">Исполнитель  </w:t>
      </w:r>
      <w:proofErr w:type="spellStart"/>
      <w:r w:rsidR="0023594B">
        <w:rPr>
          <w:sz w:val="16"/>
          <w:szCs w:val="16"/>
        </w:rPr>
        <w:t>Смычкова</w:t>
      </w:r>
      <w:proofErr w:type="spellEnd"/>
      <w:r w:rsidR="0023594B">
        <w:rPr>
          <w:sz w:val="16"/>
          <w:szCs w:val="16"/>
        </w:rPr>
        <w:t xml:space="preserve"> </w:t>
      </w:r>
      <w:proofErr w:type="spellStart"/>
      <w:r w:rsidR="0023594B">
        <w:rPr>
          <w:sz w:val="16"/>
          <w:szCs w:val="16"/>
        </w:rPr>
        <w:t>Атонина</w:t>
      </w:r>
      <w:proofErr w:type="spellEnd"/>
      <w:r w:rsidR="006D76A5">
        <w:rPr>
          <w:sz w:val="16"/>
          <w:szCs w:val="16"/>
        </w:rPr>
        <w:t xml:space="preserve"> Михайловна</w:t>
      </w:r>
    </w:p>
    <w:p w:rsidR="00281EE7" w:rsidRPr="008906EF" w:rsidRDefault="00281EE7" w:rsidP="00281EE7">
      <w:pPr>
        <w:rPr>
          <w:sz w:val="16"/>
          <w:szCs w:val="16"/>
        </w:rPr>
      </w:pPr>
      <w:r w:rsidRPr="00281EE7">
        <w:rPr>
          <w:sz w:val="16"/>
          <w:szCs w:val="16"/>
        </w:rPr>
        <w:t>телефон</w:t>
      </w:r>
      <w:bookmarkStart w:id="0" w:name="_GoBack"/>
      <w:bookmarkEnd w:id="0"/>
      <w:r w:rsidRPr="00281EE7">
        <w:rPr>
          <w:sz w:val="16"/>
          <w:szCs w:val="16"/>
        </w:rPr>
        <w:t xml:space="preserve">   </w:t>
      </w:r>
      <w:r>
        <w:rPr>
          <w:sz w:val="16"/>
          <w:szCs w:val="16"/>
        </w:rPr>
        <w:t xml:space="preserve">49-20-58  </w:t>
      </w:r>
    </w:p>
    <w:sectPr w:rsidR="00281EE7" w:rsidRPr="008906EF" w:rsidSect="007D1EEF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4312C3"/>
    <w:multiLevelType w:val="hybridMultilevel"/>
    <w:tmpl w:val="34727FA8"/>
    <w:lvl w:ilvl="0" w:tplc="99945C22">
      <w:start w:val="1"/>
      <w:numFmt w:val="decimal"/>
      <w:suff w:val="space"/>
      <w:lvlText w:val="%1."/>
      <w:lvlJc w:val="left"/>
      <w:pPr>
        <w:ind w:firstLine="17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46460E"/>
    <w:rsid w:val="00022B04"/>
    <w:rsid w:val="00131857"/>
    <w:rsid w:val="001E2426"/>
    <w:rsid w:val="001F1386"/>
    <w:rsid w:val="001F45A0"/>
    <w:rsid w:val="002354A4"/>
    <w:rsid w:val="0023594B"/>
    <w:rsid w:val="00281EE7"/>
    <w:rsid w:val="0028621C"/>
    <w:rsid w:val="002B722B"/>
    <w:rsid w:val="002C288A"/>
    <w:rsid w:val="00353C31"/>
    <w:rsid w:val="00373A97"/>
    <w:rsid w:val="0038263C"/>
    <w:rsid w:val="00406040"/>
    <w:rsid w:val="004411A6"/>
    <w:rsid w:val="00441FFF"/>
    <w:rsid w:val="0046460E"/>
    <w:rsid w:val="0046602F"/>
    <w:rsid w:val="00490B7B"/>
    <w:rsid w:val="004C2540"/>
    <w:rsid w:val="00543A8C"/>
    <w:rsid w:val="005C5F51"/>
    <w:rsid w:val="005E216F"/>
    <w:rsid w:val="005F250A"/>
    <w:rsid w:val="00612905"/>
    <w:rsid w:val="00644D9A"/>
    <w:rsid w:val="006850B7"/>
    <w:rsid w:val="006927AA"/>
    <w:rsid w:val="006A6F51"/>
    <w:rsid w:val="006D76A5"/>
    <w:rsid w:val="006F47E4"/>
    <w:rsid w:val="007D1EEF"/>
    <w:rsid w:val="0083542B"/>
    <w:rsid w:val="00887A96"/>
    <w:rsid w:val="008906EF"/>
    <w:rsid w:val="00893596"/>
    <w:rsid w:val="00923633"/>
    <w:rsid w:val="009A43F3"/>
    <w:rsid w:val="00A944C1"/>
    <w:rsid w:val="00B7263B"/>
    <w:rsid w:val="00B74C7F"/>
    <w:rsid w:val="00BC59F9"/>
    <w:rsid w:val="00C23D0E"/>
    <w:rsid w:val="00C36C8D"/>
    <w:rsid w:val="00CD6386"/>
    <w:rsid w:val="00DD13B1"/>
    <w:rsid w:val="00E027A8"/>
    <w:rsid w:val="00E06B11"/>
    <w:rsid w:val="00F4068F"/>
    <w:rsid w:val="00F84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C5F5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7A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87A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06E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906E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887A9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87A9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8906E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6">
    <w:name w:val="Верхний колонтитул Знак"/>
    <w:basedOn w:val="a0"/>
    <w:link w:val="a5"/>
    <w:uiPriority w:val="99"/>
    <w:rsid w:val="008906EF"/>
    <w:rPr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itoffice_dsp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itoffice_dsplist</Template>
  <TotalTime>38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</Company>
  <LinksUpToDate>false</LinksUpToDate>
  <CharactersWithSpaces>1253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Рамиля Мусина</dc:creator>
  <cp:lastModifiedBy>Смычкова Антонина Михайловна</cp:lastModifiedBy>
  <cp:revision>22</cp:revision>
  <cp:lastPrinted>2017-11-14T03:48:00Z</cp:lastPrinted>
  <dcterms:created xsi:type="dcterms:W3CDTF">2016-07-07T04:22:00Z</dcterms:created>
  <dcterms:modified xsi:type="dcterms:W3CDTF">2018-07-20T11:17:00Z</dcterms:modified>
</cp:coreProperties>
</file>